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/>
    <w:p/>
    <w:p>
      <w:pPr>
        <w:jc w:val="left"/>
      </w:pPr>
    </w:p>
    <w:p>
      <w:pPr>
        <w:jc w:val="left"/>
      </w:pPr>
    </w:p>
    <w:p>
      <w:pPr>
        <w:jc w:val="left"/>
      </w:pPr>
      <w:r>
        <w:t>[LCN:ClNameCon#01]</w:t>
      </w:r>
    </w:p>
    <w:p>
      <w:pPr>
        <w:jc w:val="left"/>
      </w:pPr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>
      <w:pPr>
        <w:jc w:val="left"/>
      </w:pP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No. [CSM:CsPlaintNo]</w:t>
            </w:r>
          </w:p>
        </w:tc>
      </w:tr>
    </w:tbl>
    <w:p/>
    <w:p/>
    <w:p>
      <w:r>
        <w:t>Dear [LCN:ClSalute#01],</w:t>
      </w:r>
    </w:p>
    <w:p/>
    <w:p/>
    <w:p>
      <w:r>
        <w:t>The Plaintiff’s solicitors have not yet responded to my request for voluntary discovery dated the [DATE:CCD11]</w:t>
      </w:r>
      <w:r>
        <w:rPr>
          <w:i/>
        </w:rPr>
        <w:t xml:space="preserve">.  </w:t>
      </w:r>
      <w:r>
        <w:t>I have now sent a letter to the Plaintiff’s solicitors advising them that if we are not in receipt of a satisfactory reply to the said request for discovery within a period of 21 days, we will immediately issue a motion.</w:t>
      </w:r>
    </w:p>
    <w:p/>
    <w:p>
      <w:r>
        <w:t>I will keep you advised of developments.</w:t>
      </w:r>
    </w:p>
    <w:p/>
    <w:p>
      <w:r>
        <w:t>Yours sincerely,</w:t>
      </w:r>
    </w:p>
    <w:p/>
    <w:p/>
    <w:p/>
    <w:p/>
    <w:p>
      <w:r>
        <w:t>[MAT:FeName]</w:t>
      </w:r>
    </w:p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49E3E1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E259E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CC77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88ED8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7D6B4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9C48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FC59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56961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749D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1A4D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700EF9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2" w15:restartNumberingAfterBreak="0">
    <w:nsid w:val="20B90B81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473BCE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0801E97C-9194-4678-8308-08973ABA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  <w:rPr>
      <w:szCs w:val="24"/>
    </w:rPr>
  </w:style>
  <w:style w:type="character" w:customStyle="1" w:styleId="ReferencesChar">
    <w:name w:val="References Char"/>
    <w:link w:val="References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0</TotalTime>
  <Pages>1</Pages>
  <Words>98</Words>
  <Characters>562</Characters>
  <Application>Microsoft Office Word</Application>
  <DocSecurity>0</DocSecurity>
  <PresentationFormat/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659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7</cp:revision>
  <cp:lastPrinted>2013-11-28T12:16:00Z</cp:lastPrinted>
  <dcterms:created xsi:type="dcterms:W3CDTF">2019-12-06T15:13:00Z</dcterms:created>
  <dcterms:modified xsi:type="dcterms:W3CDTF">2020-07-02T11:07:00Z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